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4D4CC" w14:textId="77777777" w:rsidR="00886A23" w:rsidRDefault="00886A23" w:rsidP="00886A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SWONE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fl.1456-7)</w:t>
      </w:r>
    </w:p>
    <w:p w14:paraId="2C04829B" w14:textId="77777777" w:rsidR="00886A23" w:rsidRDefault="00886A23" w:rsidP="00886A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Cutler.</w:t>
      </w:r>
    </w:p>
    <w:p w14:paraId="44134EBF" w14:textId="77777777" w:rsidR="00886A23" w:rsidRDefault="00886A23" w:rsidP="00886A23">
      <w:pPr>
        <w:pStyle w:val="NoSpacing"/>
        <w:rPr>
          <w:rFonts w:cs="Times New Roman"/>
          <w:szCs w:val="24"/>
        </w:rPr>
      </w:pPr>
    </w:p>
    <w:p w14:paraId="33C0D871" w14:textId="77777777" w:rsidR="00886A23" w:rsidRDefault="00886A23" w:rsidP="00886A23">
      <w:pPr>
        <w:pStyle w:val="NoSpacing"/>
        <w:rPr>
          <w:rFonts w:cs="Times New Roman"/>
          <w:szCs w:val="24"/>
        </w:rPr>
      </w:pPr>
    </w:p>
    <w:p w14:paraId="083C45D7" w14:textId="77777777" w:rsidR="00886A23" w:rsidRDefault="00886A23" w:rsidP="00886A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1456-7</w:t>
      </w:r>
      <w:r>
        <w:rPr>
          <w:rFonts w:cs="Times New Roman"/>
          <w:szCs w:val="24"/>
        </w:rPr>
        <w:tab/>
        <w:t>He paid a fine for “</w:t>
      </w:r>
      <w:proofErr w:type="spellStart"/>
      <w:r>
        <w:rPr>
          <w:rFonts w:cs="Times New Roman"/>
          <w:szCs w:val="24"/>
        </w:rPr>
        <w:t>alienze</w:t>
      </w:r>
      <w:proofErr w:type="spellEnd"/>
      <w:r>
        <w:rPr>
          <w:rFonts w:cs="Times New Roman"/>
          <w:szCs w:val="24"/>
        </w:rPr>
        <w:t xml:space="preserve"> wares”</w:t>
      </w:r>
    </w:p>
    <w:p w14:paraId="0B4FF3F8" w14:textId="77777777" w:rsidR="00886A23" w:rsidRDefault="00886A23" w:rsidP="00886A23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(“History of the Cutlers’ Company of London and of the Minor Cutlery Crafts, With Biographical Notices of Early London Cutlers” by Charles Welch </w:t>
      </w:r>
      <w:proofErr w:type="spellStart"/>
      <w:proofErr w:type="gramStart"/>
      <w:r>
        <w:rPr>
          <w:rFonts w:eastAsia="Times New Roman" w:cs="Times New Roman"/>
          <w:szCs w:val="24"/>
        </w:rPr>
        <w:t>vol.I</w:t>
      </w:r>
      <w:proofErr w:type="spellEnd"/>
      <w:proofErr w:type="gramEnd"/>
      <w:r>
        <w:rPr>
          <w:rFonts w:eastAsia="Times New Roman" w:cs="Times New Roman"/>
          <w:szCs w:val="24"/>
        </w:rPr>
        <w:t xml:space="preserve"> published by the Cutlers’ Company 1916 p.190)</w:t>
      </w:r>
    </w:p>
    <w:p w14:paraId="154F20AD" w14:textId="77777777" w:rsidR="00886A23" w:rsidRDefault="00886A23" w:rsidP="00886A23">
      <w:pPr>
        <w:pStyle w:val="NoSpacing"/>
        <w:rPr>
          <w:rFonts w:eastAsia="Times New Roman" w:cs="Times New Roman"/>
          <w:szCs w:val="24"/>
        </w:rPr>
      </w:pPr>
    </w:p>
    <w:p w14:paraId="17A54D70" w14:textId="77777777" w:rsidR="00886A23" w:rsidRDefault="00886A23" w:rsidP="00886A23">
      <w:pPr>
        <w:pStyle w:val="NoSpacing"/>
        <w:rPr>
          <w:rFonts w:eastAsia="Times New Roman" w:cs="Times New Roman"/>
          <w:szCs w:val="24"/>
        </w:rPr>
      </w:pPr>
    </w:p>
    <w:p w14:paraId="3B988B31" w14:textId="77777777" w:rsidR="00886A23" w:rsidRPr="00394E52" w:rsidRDefault="00886A23" w:rsidP="00886A23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30 December 2022</w:t>
      </w:r>
    </w:p>
    <w:p w14:paraId="09C95E3D" w14:textId="6620B7E8" w:rsidR="00BA00AB" w:rsidRPr="00886A23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886A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BACFB" w14:textId="77777777" w:rsidR="00886A23" w:rsidRDefault="00886A23" w:rsidP="009139A6">
      <w:r>
        <w:separator/>
      </w:r>
    </w:p>
  </w:endnote>
  <w:endnote w:type="continuationSeparator" w:id="0">
    <w:p w14:paraId="32AACB11" w14:textId="77777777" w:rsidR="00886A23" w:rsidRDefault="00886A2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4502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DA34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C558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10462" w14:textId="77777777" w:rsidR="00886A23" w:rsidRDefault="00886A23" w:rsidP="009139A6">
      <w:r>
        <w:separator/>
      </w:r>
    </w:p>
  </w:footnote>
  <w:footnote w:type="continuationSeparator" w:id="0">
    <w:p w14:paraId="0CEB4304" w14:textId="77777777" w:rsidR="00886A23" w:rsidRDefault="00886A2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F99B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2563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498D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A23"/>
    <w:rsid w:val="000666E0"/>
    <w:rsid w:val="002510B7"/>
    <w:rsid w:val="005C130B"/>
    <w:rsid w:val="00826F5C"/>
    <w:rsid w:val="00886A23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F4D8D"/>
  <w15:chartTrackingRefBased/>
  <w15:docId w15:val="{624FA923-CA1E-4B9C-A83E-6751654FA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2022-12-30T11:34:00Z</dcterms:created>
  <dcterms:modified xsi:type="dcterms:W3CDTF">2022-12-30T11:35:00Z</dcterms:modified>
</cp:coreProperties>
</file>